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98" w:rsidRPr="009C6309" w:rsidRDefault="002A5B98" w:rsidP="009C6309">
      <w:pPr>
        <w:shd w:val="clear" w:color="auto" w:fill="FFFFFF"/>
        <w:tabs>
          <w:tab w:val="left" w:pos="7205"/>
        </w:tabs>
        <w:ind w:left="5580"/>
        <w:rPr>
          <w:sz w:val="24"/>
          <w:szCs w:val="24"/>
        </w:rPr>
      </w:pPr>
      <w:r w:rsidRPr="009C6309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 1</w:t>
      </w:r>
      <w:r w:rsidRPr="009C6309">
        <w:rPr>
          <w:sz w:val="24"/>
          <w:szCs w:val="24"/>
        </w:rPr>
        <w:t xml:space="preserve">   к  постановлению администрации Унечского района</w:t>
      </w:r>
    </w:p>
    <w:p w:rsidR="002A5B98" w:rsidRPr="009C6309" w:rsidRDefault="002A5B98" w:rsidP="009C6309">
      <w:pPr>
        <w:shd w:val="clear" w:color="auto" w:fill="FFFFFF"/>
        <w:ind w:left="5580"/>
        <w:rPr>
          <w:sz w:val="24"/>
          <w:szCs w:val="24"/>
        </w:rPr>
      </w:pPr>
      <w:r w:rsidRPr="009C6309">
        <w:rPr>
          <w:sz w:val="24"/>
          <w:szCs w:val="24"/>
        </w:rPr>
        <w:t xml:space="preserve">От                          г. № </w:t>
      </w:r>
    </w:p>
    <w:p w:rsidR="002A5B98" w:rsidRPr="009C6309" w:rsidRDefault="002A5B98" w:rsidP="009C6309">
      <w:pPr>
        <w:shd w:val="clear" w:color="auto" w:fill="FFFFFF"/>
        <w:ind w:left="5580"/>
        <w:jc w:val="center"/>
        <w:rPr>
          <w:sz w:val="24"/>
          <w:szCs w:val="24"/>
        </w:rPr>
      </w:pPr>
    </w:p>
    <w:p w:rsidR="002A5B98" w:rsidRPr="00DE0CBD" w:rsidRDefault="002A5B98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2A5B98" w:rsidRPr="009007EB" w:rsidRDefault="002A5B98" w:rsidP="00725ABC">
      <w:pPr>
        <w:shd w:val="clear" w:color="auto" w:fill="FFFFFF"/>
        <w:ind w:left="34"/>
        <w:jc w:val="center"/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 xml:space="preserve">(2017-2019 годы)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</w:p>
    <w:p w:rsidR="002A5B98" w:rsidRPr="009007EB" w:rsidRDefault="002A5B98" w:rsidP="00676524">
      <w:pPr>
        <w:shd w:val="clear" w:color="auto" w:fill="FFFFFF"/>
        <w:ind w:left="2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 xml:space="preserve">«Проведение капитального ремонта общего имущества многоквартирных домов  на территории Брянской области (2014-2043 годы)» на территории </w:t>
      </w:r>
      <w:r>
        <w:rPr>
          <w:sz w:val="28"/>
          <w:szCs w:val="28"/>
        </w:rPr>
        <w:t>муниципального образования «Унечское городское поселение»</w:t>
      </w:r>
    </w:p>
    <w:p w:rsidR="002A5B98" w:rsidRDefault="002A5B98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2A5B98" w:rsidRPr="009007EB" w:rsidRDefault="002A5B98" w:rsidP="008F7AD6">
      <w:pPr>
        <w:shd w:val="clear" w:color="auto" w:fill="FFFFFF"/>
        <w:ind w:right="-1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2A5B98" w:rsidRPr="009007EB" w:rsidRDefault="002A5B98" w:rsidP="008F7AD6">
      <w:pPr>
        <w:shd w:val="clear" w:color="auto" w:fill="FFFFFF"/>
        <w:ind w:left="10" w:right="-15"/>
        <w:jc w:val="both"/>
        <w:rPr>
          <w:sz w:val="28"/>
          <w:szCs w:val="28"/>
        </w:rPr>
      </w:pPr>
    </w:p>
    <w:p w:rsidR="002A5B98" w:rsidRPr="009C6309" w:rsidRDefault="002A5B98" w:rsidP="009C6309">
      <w:pPr>
        <w:shd w:val="clear" w:color="auto" w:fill="FFFFFF"/>
        <w:ind w:left="-540" w:firstLine="72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 xml:space="preserve">Целями краткосрочного (2017-2019годы) плана реализации региональной программы «Проведение капитального ремонта общего имущества многоквартирных домов  на территории Брянской области (2014-2043 годы)» на территории </w:t>
      </w:r>
      <w:r>
        <w:rPr>
          <w:sz w:val="24"/>
          <w:szCs w:val="24"/>
        </w:rPr>
        <w:t>муниципального образования «</w:t>
      </w:r>
      <w:r w:rsidRPr="009C6309">
        <w:rPr>
          <w:sz w:val="24"/>
          <w:szCs w:val="24"/>
        </w:rPr>
        <w:t>Унечско</w:t>
      </w:r>
      <w:r>
        <w:rPr>
          <w:sz w:val="24"/>
          <w:szCs w:val="24"/>
        </w:rPr>
        <w:t>е</w:t>
      </w:r>
      <w:r w:rsidRPr="009C6309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городское поселение»</w:t>
      </w:r>
      <w:r w:rsidRPr="009C6309">
        <w:rPr>
          <w:sz w:val="24"/>
          <w:szCs w:val="24"/>
        </w:rPr>
        <w:t xml:space="preserve"> 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9C6309">
        <w:rPr>
          <w:spacing w:val="-1"/>
          <w:sz w:val="24"/>
          <w:szCs w:val="24"/>
        </w:rPr>
        <w:t xml:space="preserve">уточнение планируемых видов услуг и (или) работ по капитальному ремонту, </w:t>
      </w:r>
      <w:r w:rsidRPr="009C6309">
        <w:rPr>
          <w:sz w:val="24"/>
          <w:szCs w:val="24"/>
        </w:rPr>
        <w:t>определение видов и объема государственной поддержки, муниципальной поддержки капитального ремонта.</w:t>
      </w:r>
    </w:p>
    <w:p w:rsidR="002A5B98" w:rsidRPr="009C6309" w:rsidRDefault="002A5B98" w:rsidP="009C6309">
      <w:pPr>
        <w:shd w:val="clear" w:color="auto" w:fill="FFFFFF"/>
        <w:ind w:left="-540" w:firstLine="720"/>
        <w:rPr>
          <w:sz w:val="24"/>
          <w:szCs w:val="24"/>
        </w:rPr>
      </w:pPr>
      <w:r w:rsidRPr="009C6309">
        <w:rPr>
          <w:spacing w:val="-1"/>
          <w:sz w:val="24"/>
          <w:szCs w:val="24"/>
        </w:rPr>
        <w:t>Задачи краткосрочного плана:</w:t>
      </w:r>
    </w:p>
    <w:p w:rsidR="002A5B98" w:rsidRPr="009C6309" w:rsidRDefault="002A5B98" w:rsidP="009C6309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-540" w:right="14" w:firstLine="720"/>
        <w:jc w:val="both"/>
        <w:rPr>
          <w:spacing w:val="-16"/>
          <w:sz w:val="24"/>
          <w:szCs w:val="24"/>
        </w:rPr>
      </w:pPr>
      <w:r w:rsidRPr="009C6309">
        <w:rPr>
          <w:sz w:val="24"/>
          <w:szCs w:val="24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2A5B98" w:rsidRPr="009C6309" w:rsidRDefault="002A5B98" w:rsidP="009C6309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-540" w:right="14" w:firstLine="720"/>
        <w:jc w:val="both"/>
        <w:rPr>
          <w:spacing w:val="-6"/>
          <w:sz w:val="24"/>
          <w:szCs w:val="24"/>
        </w:rPr>
      </w:pPr>
      <w:r w:rsidRPr="009C6309">
        <w:rPr>
          <w:sz w:val="24"/>
          <w:szCs w:val="24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2A5B98" w:rsidRPr="009C6309" w:rsidRDefault="002A5B98" w:rsidP="009C6309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-540" w:right="14" w:firstLine="720"/>
        <w:jc w:val="both"/>
        <w:rPr>
          <w:spacing w:val="-8"/>
          <w:sz w:val="24"/>
          <w:szCs w:val="24"/>
        </w:rPr>
      </w:pPr>
      <w:r w:rsidRPr="009C6309">
        <w:rPr>
          <w:sz w:val="24"/>
          <w:szCs w:val="24"/>
        </w:rPr>
        <w:t>снижение величины физического износа элементов зданий многоквартирных домов.</w:t>
      </w:r>
    </w:p>
    <w:p w:rsidR="002A5B98" w:rsidRPr="009C6309" w:rsidRDefault="002A5B98" w:rsidP="009C6309">
      <w:pPr>
        <w:shd w:val="clear" w:color="auto" w:fill="FFFFFF"/>
        <w:ind w:left="-540" w:right="14" w:firstLine="72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 xml:space="preserve">Ожидаемым итогом реализации краткосрочного плана является проведение капитального ремонта 32 многоквартирных домов, приложение №3 к краткосрочному плану. </w:t>
      </w:r>
    </w:p>
    <w:p w:rsidR="002A5B98" w:rsidRPr="009C6309" w:rsidRDefault="002A5B98" w:rsidP="009C6309">
      <w:pPr>
        <w:shd w:val="clear" w:color="auto" w:fill="FFFFFF"/>
        <w:ind w:left="-540" w:right="24" w:firstLine="720"/>
        <w:jc w:val="both"/>
        <w:rPr>
          <w:sz w:val="24"/>
          <w:szCs w:val="24"/>
        </w:rPr>
      </w:pPr>
    </w:p>
    <w:p w:rsidR="002A5B98" w:rsidRPr="009007EB" w:rsidRDefault="002A5B98" w:rsidP="008F7AD6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в рамках краткосрочного плана</w:t>
      </w:r>
    </w:p>
    <w:p w:rsidR="002A5B98" w:rsidRPr="009007EB" w:rsidRDefault="002A5B98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2A5B98" w:rsidRPr="009C6309" w:rsidRDefault="002A5B98" w:rsidP="009C6309">
      <w:pPr>
        <w:shd w:val="clear" w:color="auto" w:fill="FFFFFF"/>
        <w:ind w:left="-540" w:firstLine="72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>Общий объем финансирования краткосрочного плана составляет  59 278 104,3</w:t>
      </w:r>
      <w:r>
        <w:rPr>
          <w:sz w:val="24"/>
          <w:szCs w:val="24"/>
        </w:rPr>
        <w:t>4</w:t>
      </w:r>
      <w:r w:rsidRPr="009C6309">
        <w:rPr>
          <w:sz w:val="24"/>
          <w:szCs w:val="24"/>
        </w:rPr>
        <w:t xml:space="preserve"> рублей, в том числе:</w:t>
      </w:r>
    </w:p>
    <w:p w:rsidR="002A5B98" w:rsidRPr="009C6309" w:rsidRDefault="002A5B98" w:rsidP="009C6309">
      <w:pPr>
        <w:shd w:val="clear" w:color="auto" w:fill="FFFFFF"/>
        <w:ind w:left="-540" w:right="10" w:firstLine="72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>- субсидии за счет средств Фонда содействия реформированию жилищно-коммунального хозяйства (далее - Фонд) – 0 рублей;</w:t>
      </w:r>
    </w:p>
    <w:p w:rsidR="002A5B98" w:rsidRPr="009C6309" w:rsidRDefault="002A5B98" w:rsidP="009C6309">
      <w:pPr>
        <w:shd w:val="clear" w:color="auto" w:fill="FFFFFF"/>
        <w:ind w:left="-540" w:firstLine="720"/>
        <w:rPr>
          <w:sz w:val="24"/>
          <w:szCs w:val="24"/>
        </w:rPr>
      </w:pPr>
      <w:r w:rsidRPr="009C6309">
        <w:rPr>
          <w:sz w:val="24"/>
          <w:szCs w:val="24"/>
        </w:rPr>
        <w:t>- субсидии за счет областного бюджета – 0 рублей;</w:t>
      </w:r>
    </w:p>
    <w:p w:rsidR="002A5B98" w:rsidRPr="009C6309" w:rsidRDefault="002A5B98" w:rsidP="009C6309">
      <w:pPr>
        <w:shd w:val="clear" w:color="auto" w:fill="FFFFFF"/>
        <w:ind w:left="-540" w:right="10" w:firstLine="72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>- субсидии, предусмотренные в бюджете муниципального образования – 0 рублей;</w:t>
      </w:r>
    </w:p>
    <w:p w:rsidR="002A5B98" w:rsidRPr="009C6309" w:rsidRDefault="002A5B98" w:rsidP="009C6309">
      <w:pPr>
        <w:shd w:val="clear" w:color="auto" w:fill="FFFFFF"/>
        <w:ind w:left="-540" w:right="24" w:firstLine="72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>- за счет собственников помещений в многоквартирных домах – 59 278 104,34 рублей.</w:t>
      </w:r>
    </w:p>
    <w:p w:rsidR="002A5B98" w:rsidRPr="009C6309" w:rsidRDefault="002A5B98" w:rsidP="009C6309">
      <w:pPr>
        <w:shd w:val="clear" w:color="auto" w:fill="FFFFFF"/>
        <w:ind w:left="-540" w:right="24" w:firstLine="720"/>
        <w:jc w:val="both"/>
        <w:rPr>
          <w:sz w:val="24"/>
          <w:szCs w:val="24"/>
        </w:rPr>
      </w:pPr>
    </w:p>
    <w:p w:rsidR="002A5B98" w:rsidRPr="009007EB" w:rsidRDefault="002A5B98" w:rsidP="008F7AD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3. П</w:t>
      </w:r>
      <w:r w:rsidRPr="009007EB">
        <w:rPr>
          <w:sz w:val="28"/>
          <w:szCs w:val="28"/>
        </w:rPr>
        <w:t>еречень многоквартирных домов, подлежащих капитальному ремонту</w:t>
      </w:r>
    </w:p>
    <w:p w:rsidR="002A5B98" w:rsidRPr="009007EB" w:rsidRDefault="002A5B98" w:rsidP="001B5D6E">
      <w:pPr>
        <w:shd w:val="clear" w:color="auto" w:fill="FFFFFF"/>
        <w:jc w:val="center"/>
        <w:rPr>
          <w:sz w:val="28"/>
          <w:szCs w:val="28"/>
        </w:rPr>
      </w:pPr>
    </w:p>
    <w:p w:rsidR="002A5B98" w:rsidRPr="009C6309" w:rsidRDefault="002A5B98" w:rsidP="009C630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-540"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6309">
        <w:rPr>
          <w:rFonts w:ascii="Times New Roman" w:hAnsi="Times New Roman" w:cs="Times New Roman"/>
          <w:color w:val="auto"/>
          <w:sz w:val="24"/>
          <w:szCs w:val="24"/>
        </w:rPr>
        <w:t>В рамках реализации краткосрочного плана в 2017-2019 годы запланировано проведение капитального ремонта 32 многоквартирных домов.</w:t>
      </w:r>
    </w:p>
    <w:p w:rsidR="002A5B98" w:rsidRPr="009C6309" w:rsidRDefault="002A5B98" w:rsidP="009C6309">
      <w:pPr>
        <w:shd w:val="clear" w:color="auto" w:fill="FFFFFF"/>
        <w:ind w:left="-540" w:right="34" w:firstLine="720"/>
        <w:jc w:val="both"/>
        <w:rPr>
          <w:sz w:val="24"/>
          <w:szCs w:val="24"/>
        </w:rPr>
      </w:pPr>
      <w:r w:rsidRPr="009C6309">
        <w:rPr>
          <w:spacing w:val="-1"/>
          <w:sz w:val="24"/>
          <w:szCs w:val="24"/>
        </w:rPr>
        <w:t xml:space="preserve">Перечень многоквартирных домов, подлежащих капитальному ремонту </w:t>
      </w:r>
      <w:r w:rsidRPr="009C6309">
        <w:rPr>
          <w:sz w:val="24"/>
          <w:szCs w:val="24"/>
        </w:rPr>
        <w:t>в рамках реализации краткосрочного плана, приведен в приложении №1.</w:t>
      </w:r>
    </w:p>
    <w:p w:rsidR="002A5B98" w:rsidRPr="009007EB" w:rsidRDefault="002A5B98" w:rsidP="001B5D6E">
      <w:pPr>
        <w:shd w:val="clear" w:color="auto" w:fill="FFFFFF"/>
        <w:ind w:left="24" w:right="34" w:hanging="5"/>
        <w:jc w:val="both"/>
        <w:rPr>
          <w:sz w:val="28"/>
          <w:szCs w:val="28"/>
        </w:rPr>
      </w:pPr>
    </w:p>
    <w:p w:rsidR="002A5B98" w:rsidRDefault="002A5B98" w:rsidP="001B5D6E">
      <w:pPr>
        <w:shd w:val="clear" w:color="auto" w:fill="FFFFFF"/>
        <w:ind w:left="24" w:right="34" w:firstLine="696"/>
        <w:jc w:val="both"/>
        <w:rPr>
          <w:sz w:val="28"/>
          <w:szCs w:val="28"/>
        </w:rPr>
      </w:pPr>
    </w:p>
    <w:p w:rsidR="002A5B98" w:rsidRDefault="002A5B98" w:rsidP="008F7AD6">
      <w:pPr>
        <w:shd w:val="clear" w:color="auto" w:fill="FFFFFF"/>
        <w:ind w:left="24" w:right="34" w:hanging="24"/>
        <w:jc w:val="center"/>
        <w:rPr>
          <w:sz w:val="28"/>
          <w:szCs w:val="28"/>
        </w:rPr>
      </w:pPr>
    </w:p>
    <w:p w:rsidR="002A5B98" w:rsidRPr="009007EB" w:rsidRDefault="002A5B98" w:rsidP="008F7AD6">
      <w:pPr>
        <w:shd w:val="clear" w:color="auto" w:fill="FFFFFF"/>
        <w:ind w:left="24" w:right="34" w:hanging="24"/>
        <w:jc w:val="center"/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2A5B98" w:rsidRDefault="002A5B98" w:rsidP="00FD4A1F">
      <w:pPr>
        <w:jc w:val="both"/>
        <w:rPr>
          <w:sz w:val="28"/>
          <w:szCs w:val="28"/>
        </w:rPr>
      </w:pPr>
    </w:p>
    <w:p w:rsidR="002A5B98" w:rsidRPr="009C6309" w:rsidRDefault="002A5B98" w:rsidP="009C6309">
      <w:pPr>
        <w:ind w:left="-540" w:firstLine="54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от 11 июня 2013 года № 40-З (ред. от 06 марта 2014 года №12-З, от 05.02.2015 №8-З, от 07.12.2015 №133-З) «Об организации капитального ремонта общего имущества в многоквартирных домах, расположенных на территории Брянской области».</w:t>
      </w:r>
    </w:p>
    <w:p w:rsidR="002A5B98" w:rsidRPr="009C6309" w:rsidRDefault="002A5B98" w:rsidP="009C6309">
      <w:pPr>
        <w:ind w:left="-540" w:firstLine="54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 в региональной программе.</w:t>
      </w:r>
    </w:p>
    <w:p w:rsidR="002A5B98" w:rsidRPr="009C6309" w:rsidRDefault="002A5B98" w:rsidP="009C6309">
      <w:pPr>
        <w:tabs>
          <w:tab w:val="left" w:pos="1080"/>
        </w:tabs>
        <w:ind w:left="-540" w:firstLine="540"/>
        <w:jc w:val="both"/>
        <w:rPr>
          <w:sz w:val="24"/>
          <w:szCs w:val="24"/>
        </w:rPr>
      </w:pPr>
      <w:r w:rsidRPr="009C6309">
        <w:rPr>
          <w:sz w:val="24"/>
          <w:szCs w:val="24"/>
        </w:rPr>
        <w:t>Перечень многоквартирных домов, включенных в краткосрочный план, с указанием видов и стоимости услуг и (или) работ по капитальному ремонту  приведен в приложении №2 к краткосрочному плану.</w:t>
      </w:r>
    </w:p>
    <w:sectPr w:rsidR="002A5B98" w:rsidRPr="009C6309" w:rsidSect="003E1BAA">
      <w:pgSz w:w="11909" w:h="16834"/>
      <w:pgMar w:top="1135" w:right="658" w:bottom="720" w:left="19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hint="default"/>
      </w:rPr>
    </w:lvl>
  </w:abstractNum>
  <w:abstractNum w:abstractNumId="1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D6E"/>
    <w:rsid w:val="00034C9C"/>
    <w:rsid w:val="0003604F"/>
    <w:rsid w:val="00036303"/>
    <w:rsid w:val="00041105"/>
    <w:rsid w:val="00042420"/>
    <w:rsid w:val="00050DE3"/>
    <w:rsid w:val="000651A9"/>
    <w:rsid w:val="00074973"/>
    <w:rsid w:val="000A6482"/>
    <w:rsid w:val="000B6F07"/>
    <w:rsid w:val="000C3C31"/>
    <w:rsid w:val="00101F45"/>
    <w:rsid w:val="0010373D"/>
    <w:rsid w:val="00110AC5"/>
    <w:rsid w:val="00116956"/>
    <w:rsid w:val="00136B9E"/>
    <w:rsid w:val="00137819"/>
    <w:rsid w:val="001427F4"/>
    <w:rsid w:val="00177A09"/>
    <w:rsid w:val="001A17DE"/>
    <w:rsid w:val="001B5D6E"/>
    <w:rsid w:val="001C40E6"/>
    <w:rsid w:val="001C7378"/>
    <w:rsid w:val="001E076E"/>
    <w:rsid w:val="001E56BB"/>
    <w:rsid w:val="001F7F9D"/>
    <w:rsid w:val="00205F65"/>
    <w:rsid w:val="00210A52"/>
    <w:rsid w:val="00224B25"/>
    <w:rsid w:val="00225DDD"/>
    <w:rsid w:val="00256A0D"/>
    <w:rsid w:val="00257C2F"/>
    <w:rsid w:val="00266D4B"/>
    <w:rsid w:val="0029292D"/>
    <w:rsid w:val="002A11FB"/>
    <w:rsid w:val="002A5B98"/>
    <w:rsid w:val="002B0A0E"/>
    <w:rsid w:val="002B2FD4"/>
    <w:rsid w:val="002C7DDD"/>
    <w:rsid w:val="002D299F"/>
    <w:rsid w:val="002E2B5C"/>
    <w:rsid w:val="002E6B6D"/>
    <w:rsid w:val="00300549"/>
    <w:rsid w:val="0035646A"/>
    <w:rsid w:val="003668B9"/>
    <w:rsid w:val="00383177"/>
    <w:rsid w:val="003B4C83"/>
    <w:rsid w:val="003C2AAD"/>
    <w:rsid w:val="003E105E"/>
    <w:rsid w:val="003E1BAA"/>
    <w:rsid w:val="0043469E"/>
    <w:rsid w:val="00441A5F"/>
    <w:rsid w:val="00443502"/>
    <w:rsid w:val="00453785"/>
    <w:rsid w:val="00475953"/>
    <w:rsid w:val="004872D6"/>
    <w:rsid w:val="004929C4"/>
    <w:rsid w:val="00494497"/>
    <w:rsid w:val="004A05E0"/>
    <w:rsid w:val="004A1970"/>
    <w:rsid w:val="004D593F"/>
    <w:rsid w:val="004D5EF8"/>
    <w:rsid w:val="004F71F4"/>
    <w:rsid w:val="005215FB"/>
    <w:rsid w:val="005300F8"/>
    <w:rsid w:val="005659B7"/>
    <w:rsid w:val="00585504"/>
    <w:rsid w:val="00585C48"/>
    <w:rsid w:val="00585F20"/>
    <w:rsid w:val="005B31AE"/>
    <w:rsid w:val="005B37BF"/>
    <w:rsid w:val="005D3F9E"/>
    <w:rsid w:val="005D67F2"/>
    <w:rsid w:val="0061669E"/>
    <w:rsid w:val="00625FED"/>
    <w:rsid w:val="00636554"/>
    <w:rsid w:val="00676524"/>
    <w:rsid w:val="00694DA1"/>
    <w:rsid w:val="006B6487"/>
    <w:rsid w:val="006C7AD8"/>
    <w:rsid w:val="006D4821"/>
    <w:rsid w:val="00725ABC"/>
    <w:rsid w:val="00726809"/>
    <w:rsid w:val="0073356E"/>
    <w:rsid w:val="00756A90"/>
    <w:rsid w:val="00757FFC"/>
    <w:rsid w:val="00762581"/>
    <w:rsid w:val="0077641B"/>
    <w:rsid w:val="007A050C"/>
    <w:rsid w:val="007B1967"/>
    <w:rsid w:val="007B5BCB"/>
    <w:rsid w:val="007C189E"/>
    <w:rsid w:val="007C7F63"/>
    <w:rsid w:val="007D3D6B"/>
    <w:rsid w:val="007F4B1A"/>
    <w:rsid w:val="00813146"/>
    <w:rsid w:val="00893426"/>
    <w:rsid w:val="008A7683"/>
    <w:rsid w:val="008A7F1A"/>
    <w:rsid w:val="008C3D41"/>
    <w:rsid w:val="008C4AA4"/>
    <w:rsid w:val="008D050E"/>
    <w:rsid w:val="008F7AD6"/>
    <w:rsid w:val="009007EB"/>
    <w:rsid w:val="009026CC"/>
    <w:rsid w:val="009240BB"/>
    <w:rsid w:val="00932B4B"/>
    <w:rsid w:val="009553C3"/>
    <w:rsid w:val="0095739F"/>
    <w:rsid w:val="0096520D"/>
    <w:rsid w:val="009662CA"/>
    <w:rsid w:val="009719DA"/>
    <w:rsid w:val="00971C25"/>
    <w:rsid w:val="00976EB8"/>
    <w:rsid w:val="00981C30"/>
    <w:rsid w:val="009C6309"/>
    <w:rsid w:val="00A00355"/>
    <w:rsid w:val="00A02014"/>
    <w:rsid w:val="00A32E26"/>
    <w:rsid w:val="00A40972"/>
    <w:rsid w:val="00A4530C"/>
    <w:rsid w:val="00A55FBA"/>
    <w:rsid w:val="00A72C4D"/>
    <w:rsid w:val="00A8192A"/>
    <w:rsid w:val="00A82283"/>
    <w:rsid w:val="00A860A4"/>
    <w:rsid w:val="00A862D9"/>
    <w:rsid w:val="00A86D55"/>
    <w:rsid w:val="00AA7FF4"/>
    <w:rsid w:val="00AF59A3"/>
    <w:rsid w:val="00AF7D7E"/>
    <w:rsid w:val="00B12B66"/>
    <w:rsid w:val="00B17A94"/>
    <w:rsid w:val="00B337EA"/>
    <w:rsid w:val="00B57A65"/>
    <w:rsid w:val="00B65545"/>
    <w:rsid w:val="00B97CC9"/>
    <w:rsid w:val="00BC10B0"/>
    <w:rsid w:val="00BF5F3F"/>
    <w:rsid w:val="00C33D2F"/>
    <w:rsid w:val="00C443EC"/>
    <w:rsid w:val="00C528A2"/>
    <w:rsid w:val="00C531C1"/>
    <w:rsid w:val="00CB571A"/>
    <w:rsid w:val="00CD02F4"/>
    <w:rsid w:val="00CF3877"/>
    <w:rsid w:val="00CF4389"/>
    <w:rsid w:val="00D14FAA"/>
    <w:rsid w:val="00D16B2F"/>
    <w:rsid w:val="00D17117"/>
    <w:rsid w:val="00D4391A"/>
    <w:rsid w:val="00D838AE"/>
    <w:rsid w:val="00D84824"/>
    <w:rsid w:val="00DC3547"/>
    <w:rsid w:val="00DC5C52"/>
    <w:rsid w:val="00DC7941"/>
    <w:rsid w:val="00DE0CBD"/>
    <w:rsid w:val="00DE2C20"/>
    <w:rsid w:val="00DF0406"/>
    <w:rsid w:val="00DF0DB5"/>
    <w:rsid w:val="00DF7732"/>
    <w:rsid w:val="00E12D0F"/>
    <w:rsid w:val="00E25B98"/>
    <w:rsid w:val="00E4102D"/>
    <w:rsid w:val="00E43B48"/>
    <w:rsid w:val="00E476C3"/>
    <w:rsid w:val="00E70F3C"/>
    <w:rsid w:val="00E96A13"/>
    <w:rsid w:val="00EA2B8D"/>
    <w:rsid w:val="00EA6F27"/>
    <w:rsid w:val="00EA7C20"/>
    <w:rsid w:val="00EB275E"/>
    <w:rsid w:val="00EE08C8"/>
    <w:rsid w:val="00EE4646"/>
    <w:rsid w:val="00EF5AA0"/>
    <w:rsid w:val="00F153E0"/>
    <w:rsid w:val="00F30306"/>
    <w:rsid w:val="00F577BD"/>
    <w:rsid w:val="00F760CE"/>
    <w:rsid w:val="00F80109"/>
    <w:rsid w:val="00FD4A1F"/>
    <w:rsid w:val="00FD4C8B"/>
    <w:rsid w:val="00FE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">
    <w:name w:val="Знак"/>
    <w:basedOn w:val="Normal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Hyperlink">
    <w:name w:val="Hyperlink"/>
    <w:basedOn w:val="DefaultParagraphFont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9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520</Words>
  <Characters>2970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к  постановлению администрации Унечского района</dc:title>
  <dc:subject/>
  <dc:creator>Andrey</dc:creator>
  <cp:keywords/>
  <dc:description/>
  <cp:lastModifiedBy>Титенок М.П.</cp:lastModifiedBy>
  <cp:revision>2</cp:revision>
  <cp:lastPrinted>2017-06-15T12:40:00Z</cp:lastPrinted>
  <dcterms:created xsi:type="dcterms:W3CDTF">2017-06-15T13:53:00Z</dcterms:created>
  <dcterms:modified xsi:type="dcterms:W3CDTF">2017-06-15T13:53:00Z</dcterms:modified>
</cp:coreProperties>
</file>